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46C7B" w14:textId="6C7A5DEA" w:rsidR="00C07630" w:rsidRDefault="00C07630" w:rsidP="004912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RADFORD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d.ca.1493)</w:t>
      </w:r>
    </w:p>
    <w:p w14:paraId="7F1E715D" w14:textId="77777777" w:rsidR="00C07630" w:rsidRDefault="00C07630" w:rsidP="0049124A">
      <w:pPr>
        <w:pStyle w:val="NoSpacing"/>
        <w:rPr>
          <w:rFonts w:cs="Times New Roman"/>
          <w:szCs w:val="24"/>
        </w:rPr>
      </w:pPr>
    </w:p>
    <w:p w14:paraId="0BA0DE09" w14:textId="77777777" w:rsidR="00C07630" w:rsidRDefault="00C07630" w:rsidP="0049124A">
      <w:pPr>
        <w:pStyle w:val="NoSpacing"/>
        <w:rPr>
          <w:rFonts w:cs="Times New Roman"/>
          <w:szCs w:val="24"/>
        </w:rPr>
      </w:pPr>
    </w:p>
    <w:p w14:paraId="0DF22789" w14:textId="1952739F" w:rsidR="00C07630" w:rsidRDefault="00C07630" w:rsidP="004912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Oct.1493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Devon.</w:t>
      </w:r>
    </w:p>
    <w:p w14:paraId="5B6C5149" w14:textId="77777777" w:rsidR="00C07630" w:rsidRDefault="00C07630" w:rsidP="00C076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(C.F.R. 1485-1509 p.195)</w:t>
      </w:r>
    </w:p>
    <w:p w14:paraId="657739FB" w14:textId="77777777" w:rsidR="00C07630" w:rsidRDefault="00C07630" w:rsidP="00C07630">
      <w:pPr>
        <w:pStyle w:val="NoSpacing"/>
        <w:rPr>
          <w:rFonts w:cs="Times New Roman"/>
          <w:szCs w:val="24"/>
        </w:rPr>
      </w:pPr>
    </w:p>
    <w:p w14:paraId="29F83192" w14:textId="77777777" w:rsidR="00C07630" w:rsidRDefault="00C07630" w:rsidP="00C07630">
      <w:pPr>
        <w:pStyle w:val="NoSpacing"/>
        <w:rPr>
          <w:rFonts w:cs="Times New Roman"/>
          <w:szCs w:val="24"/>
        </w:rPr>
      </w:pPr>
    </w:p>
    <w:p w14:paraId="31926A48" w14:textId="77777777" w:rsidR="00C07630" w:rsidRDefault="00C07630" w:rsidP="00C076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December 2023</w:t>
      </w:r>
    </w:p>
    <w:p w14:paraId="7404E96E" w14:textId="5904277E" w:rsidR="00C07630" w:rsidRPr="00C07630" w:rsidRDefault="00C07630" w:rsidP="0049124A">
      <w:pPr>
        <w:pStyle w:val="NoSpacing"/>
        <w:rPr>
          <w:rFonts w:cs="Times New Roman"/>
          <w:szCs w:val="24"/>
        </w:rPr>
      </w:pPr>
    </w:p>
    <w:p w14:paraId="37294DC0" w14:textId="6942ADE4" w:rsidR="0049124A" w:rsidRPr="0049124A" w:rsidRDefault="0049124A" w:rsidP="0049124A">
      <w:pPr>
        <w:pStyle w:val="NoSpacing"/>
        <w:rPr>
          <w:rFonts w:cs="Times New Roman"/>
          <w:szCs w:val="24"/>
        </w:rPr>
      </w:pPr>
    </w:p>
    <w:p w14:paraId="75D4BA8F" w14:textId="0E6F93EF" w:rsidR="0049124A" w:rsidRPr="0049124A" w:rsidRDefault="0049124A" w:rsidP="0049124A">
      <w:pPr>
        <w:pStyle w:val="NoSpacing"/>
        <w:rPr>
          <w:rFonts w:cs="Times New Roman"/>
          <w:szCs w:val="24"/>
        </w:rPr>
      </w:pPr>
    </w:p>
    <w:p w14:paraId="50B598F5" w14:textId="0C2258CB" w:rsidR="0049124A" w:rsidRPr="0049124A" w:rsidRDefault="0049124A" w:rsidP="009139A6">
      <w:pPr>
        <w:pStyle w:val="NoSpacing"/>
        <w:rPr>
          <w:rFonts w:cs="Times New Roman"/>
          <w:szCs w:val="24"/>
        </w:rPr>
      </w:pPr>
    </w:p>
    <w:sectPr w:rsidR="0049124A" w:rsidRPr="004912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4A103" w14:textId="77777777" w:rsidR="00D81267" w:rsidRDefault="00D81267" w:rsidP="009139A6">
      <w:r>
        <w:separator/>
      </w:r>
    </w:p>
  </w:endnote>
  <w:endnote w:type="continuationSeparator" w:id="0">
    <w:p w14:paraId="7AE8A880" w14:textId="77777777" w:rsidR="00D81267" w:rsidRDefault="00D812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B8F2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9071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D6A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5B2E8" w14:textId="77777777" w:rsidR="00D81267" w:rsidRDefault="00D81267" w:rsidP="009139A6">
      <w:r>
        <w:separator/>
      </w:r>
    </w:p>
  </w:footnote>
  <w:footnote w:type="continuationSeparator" w:id="0">
    <w:p w14:paraId="6D600DEF" w14:textId="77777777" w:rsidR="00D81267" w:rsidRDefault="00D812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441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DC8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E1E9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267"/>
    <w:rsid w:val="000666E0"/>
    <w:rsid w:val="002510B7"/>
    <w:rsid w:val="0049124A"/>
    <w:rsid w:val="0057029D"/>
    <w:rsid w:val="005C130B"/>
    <w:rsid w:val="0071179C"/>
    <w:rsid w:val="00826F5C"/>
    <w:rsid w:val="009139A6"/>
    <w:rsid w:val="009448BB"/>
    <w:rsid w:val="00947624"/>
    <w:rsid w:val="00A3176C"/>
    <w:rsid w:val="00AE65F8"/>
    <w:rsid w:val="00B91380"/>
    <w:rsid w:val="00BA00AB"/>
    <w:rsid w:val="00C07630"/>
    <w:rsid w:val="00CB4ED9"/>
    <w:rsid w:val="00D253E6"/>
    <w:rsid w:val="00D81267"/>
    <w:rsid w:val="00E0201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C7920"/>
  <w15:chartTrackingRefBased/>
  <w15:docId w15:val="{254454C8-6EB8-472B-A888-FE2F20DE8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99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2023-12-14T11:02:00Z</dcterms:created>
  <dcterms:modified xsi:type="dcterms:W3CDTF">2023-12-14T13:33:00Z</dcterms:modified>
</cp:coreProperties>
</file>